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6C7E">
      <w:pPr>
        <w:jc w:val="center"/>
        <w:rPr>
          <w:rFonts w:hint="eastAsia" w:ascii="黑体" w:eastAsia="黑体" w:cs="黑体"/>
          <w:sz w:val="84"/>
          <w:szCs w:val="84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1.1-1.30</w:t>
      </w:r>
      <w:r>
        <w:rPr>
          <w:rFonts w:hint="eastAsia" w:ascii="黑体" w:eastAsia="黑体" w:cs="黑体"/>
          <w:sz w:val="36"/>
          <w:szCs w:val="36"/>
        </w:rPr>
        <w:t>市场监管局药品经营许可证核发情况</w:t>
      </w:r>
    </w:p>
    <w:tbl>
      <w:tblPr>
        <w:tblStyle w:val="7"/>
        <w:tblpPr w:leftFromText="180" w:rightFromText="180" w:vertAnchor="page" w:horzAnchor="page" w:tblpXSpec="center" w:tblpY="2531"/>
        <w:tblOverlap w:val="never"/>
        <w:tblW w:w="14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242"/>
        <w:gridCol w:w="1508"/>
        <w:gridCol w:w="876"/>
        <w:gridCol w:w="1155"/>
        <w:gridCol w:w="1344"/>
        <w:gridCol w:w="4589"/>
        <w:gridCol w:w="1216"/>
        <w:gridCol w:w="1230"/>
      </w:tblGrid>
      <w:tr w14:paraId="2E3A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446F78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242" w:type="dxa"/>
            <w:vAlign w:val="center"/>
          </w:tcPr>
          <w:p w14:paraId="4F66A82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508" w:type="dxa"/>
            <w:vAlign w:val="center"/>
          </w:tcPr>
          <w:p w14:paraId="10B93B95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76" w:type="dxa"/>
            <w:vAlign w:val="center"/>
          </w:tcPr>
          <w:p w14:paraId="63927A7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55" w:type="dxa"/>
            <w:vAlign w:val="center"/>
          </w:tcPr>
          <w:p w14:paraId="3A20317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44" w:type="dxa"/>
            <w:vAlign w:val="center"/>
          </w:tcPr>
          <w:p w14:paraId="510A924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4589" w:type="dxa"/>
            <w:vAlign w:val="center"/>
          </w:tcPr>
          <w:p w14:paraId="61EDD0D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16" w:type="dxa"/>
            <w:vAlign w:val="center"/>
          </w:tcPr>
          <w:p w14:paraId="2B94020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30" w:type="dxa"/>
            <w:vAlign w:val="center"/>
          </w:tcPr>
          <w:p w14:paraId="422178C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6AE2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AF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4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白山市浑江区众信门诊有限公司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AD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92220602MA180YRE5L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牟荟霖</w:t>
            </w:r>
          </w:p>
        </w:tc>
        <w:tc>
          <w:tcPr>
            <w:tcW w:w="1155" w:type="dxa"/>
            <w:vAlign w:val="center"/>
          </w:tcPr>
          <w:p w14:paraId="14C78B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47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吉DA439a00281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12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5FD8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30" w:type="dxa"/>
            <w:vAlign w:val="center"/>
          </w:tcPr>
          <w:p w14:paraId="4534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2031/01/19</w:t>
            </w:r>
          </w:p>
        </w:tc>
      </w:tr>
      <w:tr w14:paraId="5EFE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2B8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A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白山市浑江区九莲环二药房店（个人独资）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F0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91220602MAK4FLLD6E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5F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155" w:type="dxa"/>
            <w:vAlign w:val="center"/>
          </w:tcPr>
          <w:p w14:paraId="63B041C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59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3F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004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2026/1/21</w:t>
            </w:r>
          </w:p>
        </w:tc>
        <w:tc>
          <w:tcPr>
            <w:tcW w:w="1230" w:type="dxa"/>
            <w:vAlign w:val="center"/>
          </w:tcPr>
          <w:p w14:paraId="553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2031/01/20</w:t>
            </w:r>
          </w:p>
        </w:tc>
      </w:tr>
      <w:tr w14:paraId="5691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0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80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白山市浑江区九莲环四药房店（个人独资）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A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91220602MAK680EA3E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6A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155" w:type="dxa"/>
            <w:vAlign w:val="center"/>
          </w:tcPr>
          <w:p w14:paraId="20F0224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C4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991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315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2026/1/21</w:t>
            </w:r>
          </w:p>
        </w:tc>
        <w:tc>
          <w:tcPr>
            <w:tcW w:w="1230" w:type="dxa"/>
            <w:vAlign w:val="center"/>
          </w:tcPr>
          <w:p w14:paraId="580E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2031/01/20</w:t>
            </w:r>
          </w:p>
        </w:tc>
      </w:tr>
      <w:tr w14:paraId="20EA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E3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E1D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白山市浑江区九莲环一药房店(个人独资）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69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91220602MAK39YP900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D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155" w:type="dxa"/>
            <w:vAlign w:val="center"/>
          </w:tcPr>
          <w:p w14:paraId="0D970C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9F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C13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6FC7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2026/1/23</w:t>
            </w:r>
          </w:p>
        </w:tc>
        <w:tc>
          <w:tcPr>
            <w:tcW w:w="1230" w:type="dxa"/>
            <w:vAlign w:val="center"/>
          </w:tcPr>
          <w:p w14:paraId="119A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2031/01/22</w:t>
            </w:r>
          </w:p>
        </w:tc>
      </w:tr>
      <w:tr w14:paraId="545A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1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2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AEA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91220601MA148U083W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E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7222CE8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2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吉CB439a00038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F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2743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2026/01/04</w:t>
            </w:r>
          </w:p>
        </w:tc>
        <w:tc>
          <w:tcPr>
            <w:tcW w:w="1230" w:type="dxa"/>
            <w:vAlign w:val="center"/>
          </w:tcPr>
          <w:p w14:paraId="2370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2030/08/18</w:t>
            </w:r>
          </w:p>
        </w:tc>
      </w:tr>
      <w:tr w14:paraId="4E42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5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FCB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白山市浑江区德艺堂门诊有限公司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6F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91220602MAE34HFE3D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7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孙利丽</w:t>
            </w:r>
          </w:p>
        </w:tc>
        <w:tc>
          <w:tcPr>
            <w:tcW w:w="1155" w:type="dxa"/>
            <w:vAlign w:val="center"/>
          </w:tcPr>
          <w:p w14:paraId="79C4E91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16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吉DA439a00194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59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处方药、甲类非处方药、乙类非处方药；中药饮片、中成药、化学药、生物制品(除疫苗)***</w:t>
            </w:r>
          </w:p>
        </w:tc>
        <w:tc>
          <w:tcPr>
            <w:tcW w:w="1216" w:type="dxa"/>
            <w:vAlign w:val="center"/>
          </w:tcPr>
          <w:p w14:paraId="034D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  <w:tc>
          <w:tcPr>
            <w:tcW w:w="1230" w:type="dxa"/>
            <w:vAlign w:val="center"/>
          </w:tcPr>
          <w:p w14:paraId="17B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2030/04/27</w:t>
            </w:r>
          </w:p>
        </w:tc>
      </w:tr>
      <w:tr w14:paraId="1EC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6C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C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吉林省合兴健康药房连锁有限责任公司中心店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E3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912206016733411176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CA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447FC81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D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3A7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295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1230" w:type="dxa"/>
            <w:vAlign w:val="center"/>
          </w:tcPr>
          <w:p w14:paraId="156F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2026/02/28</w:t>
            </w:r>
          </w:p>
        </w:tc>
      </w:tr>
      <w:tr w14:paraId="2714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950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B8A2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白山市浑江区安合药店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BE8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91220602MABPKUN58Q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D3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王坤伦</w:t>
            </w:r>
          </w:p>
        </w:tc>
        <w:tc>
          <w:tcPr>
            <w:tcW w:w="1155" w:type="dxa"/>
            <w:vAlign w:val="center"/>
          </w:tcPr>
          <w:p w14:paraId="1CE448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840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吉DB439a00277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897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7CC4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1230" w:type="dxa"/>
            <w:vAlign w:val="center"/>
          </w:tcPr>
          <w:p w14:paraId="38C2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2027/06/05</w:t>
            </w:r>
          </w:p>
        </w:tc>
      </w:tr>
      <w:tr w14:paraId="081B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CBC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3A0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白山益康堂大药房有限公司二店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EE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91220601MA144DJ868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299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宋华</w:t>
            </w:r>
          </w:p>
        </w:tc>
        <w:tc>
          <w:tcPr>
            <w:tcW w:w="1155" w:type="dxa"/>
            <w:vAlign w:val="center"/>
          </w:tcPr>
          <w:p w14:paraId="0B17752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B32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吉DA439a00012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818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处方药、甲类非处方药、乙类非处方药；中药饮片、中成药、化学药、生物制品(除疫苗)***</w:t>
            </w:r>
          </w:p>
        </w:tc>
        <w:tc>
          <w:tcPr>
            <w:tcW w:w="1216" w:type="dxa"/>
            <w:vAlign w:val="center"/>
          </w:tcPr>
          <w:p w14:paraId="4126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1230" w:type="dxa"/>
            <w:vAlign w:val="center"/>
          </w:tcPr>
          <w:p w14:paraId="31B5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2027/03/17</w:t>
            </w:r>
          </w:p>
        </w:tc>
      </w:tr>
      <w:tr w14:paraId="07B1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11A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C90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54E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91220601744589911A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10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1C64C7B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CEC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AA5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1830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2026/01/08</w:t>
            </w:r>
          </w:p>
        </w:tc>
        <w:tc>
          <w:tcPr>
            <w:tcW w:w="1230" w:type="dxa"/>
            <w:vAlign w:val="center"/>
          </w:tcPr>
          <w:p w14:paraId="516D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2026/02/28</w:t>
            </w:r>
          </w:p>
        </w:tc>
      </w:tr>
      <w:tr w14:paraId="012B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37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B57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白山市峰林大药房医药有限责任公司一店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008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91220602MA17CU8X35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51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王立静</w:t>
            </w:r>
          </w:p>
        </w:tc>
        <w:tc>
          <w:tcPr>
            <w:tcW w:w="1155" w:type="dxa"/>
            <w:vAlign w:val="center"/>
          </w:tcPr>
          <w:p w14:paraId="6A685C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4CC3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吉DA439a00112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6DF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5FB21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2026/01/09</w:t>
            </w:r>
          </w:p>
        </w:tc>
        <w:tc>
          <w:tcPr>
            <w:tcW w:w="1230" w:type="dxa"/>
            <w:vAlign w:val="center"/>
          </w:tcPr>
          <w:p w14:paraId="1AAF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2029/11/18</w:t>
            </w:r>
          </w:p>
        </w:tc>
      </w:tr>
      <w:tr w14:paraId="7411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658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BF1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吉林省合兴健康药房连锁有限责任公司连锁五店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D63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91220601744589970D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1E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5193D02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A99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FB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5C7F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2026/01/09</w:t>
            </w:r>
          </w:p>
        </w:tc>
        <w:tc>
          <w:tcPr>
            <w:tcW w:w="1230" w:type="dxa"/>
            <w:vAlign w:val="center"/>
          </w:tcPr>
          <w:p w14:paraId="37B3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2026/02/28</w:t>
            </w:r>
          </w:p>
        </w:tc>
      </w:tr>
      <w:tr w14:paraId="7BE3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923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7C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吉林省百姓润大药房连锁有限公司白山市医院正门店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95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91220600MA84XMX56U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58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6056CF6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576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吉CB439a00089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7A2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1AE1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59FD4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2026/09/27</w:t>
            </w:r>
          </w:p>
        </w:tc>
      </w:tr>
      <w:tr w14:paraId="6810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4D7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44F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吉林省百姓润大药房连锁有限公司白山矿务局医院店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8DC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91220600MA84TQLWX6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92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6F20DB8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189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吉CB439a00269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95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33EF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6E01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2026/08/08</w:t>
            </w:r>
          </w:p>
        </w:tc>
      </w:tr>
      <w:tr w14:paraId="2DE4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8FB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99A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吉林省百姓润大药房连锁有限公司白山怡康小区店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563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91220600MA7DDGXKXJ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076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48A4131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431C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吉CB439a00278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8A2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47FD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623A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2026/12/28</w:t>
            </w:r>
          </w:p>
        </w:tc>
      </w:tr>
      <w:tr w14:paraId="78DB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385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4A5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吉林省百姓润大药房连锁有限公司白山中医院店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D63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91220600MA84TTTG89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C5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0CF3858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29D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吉CB439a00272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837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4A7A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0A32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2026/08/08</w:t>
            </w:r>
          </w:p>
        </w:tc>
      </w:tr>
      <w:tr w14:paraId="29311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126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DFF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吉林省百姓润大药房连锁有限公司白山市医院侧门店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687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91220600MA84T6B34R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D0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0914187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EC4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吉CB439a00090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299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3309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715D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2026/08/08</w:t>
            </w:r>
          </w:p>
        </w:tc>
      </w:tr>
      <w:tr w14:paraId="79889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0C6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393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吉林省百姓润大药房连锁有限公司白山红旗贸易城店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E4E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91220600MA84X2772B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4B1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155" w:type="dxa"/>
            <w:vAlign w:val="center"/>
          </w:tcPr>
          <w:p w14:paraId="026AA2A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C65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吉CB439a00270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BB8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0C2F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64590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2026/10/18</w:t>
            </w:r>
          </w:p>
        </w:tc>
      </w:tr>
      <w:tr w14:paraId="7E0FD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EB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CEF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白山市浑江区康宇大药房（个人独资）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0F2B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91220602MAK1LQD96E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93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强生云</w:t>
            </w:r>
          </w:p>
        </w:tc>
        <w:tc>
          <w:tcPr>
            <w:tcW w:w="1155" w:type="dxa"/>
            <w:vAlign w:val="center"/>
          </w:tcPr>
          <w:p w14:paraId="3A124FE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7B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吉DB439a00273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7B3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136B5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2026/01/13</w:t>
            </w:r>
          </w:p>
        </w:tc>
        <w:tc>
          <w:tcPr>
            <w:tcW w:w="1230" w:type="dxa"/>
            <w:vAlign w:val="center"/>
          </w:tcPr>
          <w:p w14:paraId="322D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2030/12/24</w:t>
            </w:r>
          </w:p>
        </w:tc>
      </w:tr>
      <w:tr w14:paraId="3047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BFE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A70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1D1C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91220601MA148U8A03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6C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02B0144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B1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6D2B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65B2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2026/01/15</w:t>
            </w:r>
          </w:p>
        </w:tc>
        <w:tc>
          <w:tcPr>
            <w:tcW w:w="1230" w:type="dxa"/>
            <w:vAlign w:val="center"/>
          </w:tcPr>
          <w:p w14:paraId="0423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2027/03/16</w:t>
            </w:r>
          </w:p>
        </w:tc>
      </w:tr>
      <w:tr w14:paraId="23D0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9E3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738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2ED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91220600MA17P8R3XA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604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762EACC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DE5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998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1462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2026/01/15</w:t>
            </w:r>
          </w:p>
        </w:tc>
        <w:tc>
          <w:tcPr>
            <w:tcW w:w="1230" w:type="dxa"/>
            <w:vAlign w:val="center"/>
          </w:tcPr>
          <w:p w14:paraId="6591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2030/06/18</w:t>
            </w:r>
          </w:p>
        </w:tc>
      </w:tr>
      <w:tr w14:paraId="1734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692C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F1D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白山康达大药房连锁有限公司二十八店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1FB7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91220601MA148U8F1B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509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4F2A11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EEF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695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0935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2026/01/15</w:t>
            </w:r>
          </w:p>
        </w:tc>
        <w:tc>
          <w:tcPr>
            <w:tcW w:w="1230" w:type="dxa"/>
            <w:vAlign w:val="center"/>
          </w:tcPr>
          <w:p w14:paraId="53D7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</w:tr>
      <w:tr w14:paraId="2CD95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ED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4D4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E0F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91220601764591023G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C3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1CF97A1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256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3B4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049F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230" w:type="dxa"/>
            <w:vAlign w:val="center"/>
          </w:tcPr>
          <w:p w14:paraId="4D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2026/03/22</w:t>
            </w:r>
          </w:p>
        </w:tc>
      </w:tr>
      <w:tr w14:paraId="56CD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246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E6AD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7A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91220601664282856N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53A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345387A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2E7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2AE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67F8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230" w:type="dxa"/>
            <w:vAlign w:val="center"/>
          </w:tcPr>
          <w:p w14:paraId="2CEA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2026/03/29</w:t>
            </w:r>
          </w:p>
        </w:tc>
      </w:tr>
      <w:tr w14:paraId="2A13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634" w:type="dxa"/>
            <w:vAlign w:val="center"/>
          </w:tcPr>
          <w:p w14:paraId="72CD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6CC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22B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91220601MA1492KG5A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B89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01C100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FD61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吉CB439a00079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E031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处方药、甲类非处方药、乙类非处方药；中药饮片、中成药、化学药(含冷藏药品)、生物制品(除疫苗、含血液制品)***</w:t>
            </w:r>
          </w:p>
        </w:tc>
        <w:tc>
          <w:tcPr>
            <w:tcW w:w="1216" w:type="dxa"/>
            <w:vAlign w:val="center"/>
          </w:tcPr>
          <w:p w14:paraId="3D98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230" w:type="dxa"/>
            <w:vAlign w:val="center"/>
          </w:tcPr>
          <w:p w14:paraId="44C7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2026/03/15</w:t>
            </w:r>
          </w:p>
        </w:tc>
      </w:tr>
      <w:tr w14:paraId="0FBE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8F4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DB31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白山康达大药房连锁有限公司二十四店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012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91220601MA1492JB8Q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9CF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19509E2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709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DC4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31A3A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230" w:type="dxa"/>
            <w:vAlign w:val="center"/>
          </w:tcPr>
          <w:p w14:paraId="5AA35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</w:tr>
      <w:tr w14:paraId="773B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948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C3D0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白山市浑江区济恩堂大药房有限公司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F30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91220601MA142XM70R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AF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赵晓</w:t>
            </w:r>
          </w:p>
        </w:tc>
        <w:tc>
          <w:tcPr>
            <w:tcW w:w="1155" w:type="dxa"/>
            <w:vAlign w:val="center"/>
          </w:tcPr>
          <w:p w14:paraId="6C45BD0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35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F22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0A08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230" w:type="dxa"/>
            <w:vAlign w:val="center"/>
          </w:tcPr>
          <w:p w14:paraId="3AD5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2026/04/06</w:t>
            </w:r>
          </w:p>
        </w:tc>
      </w:tr>
      <w:tr w14:paraId="1033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CBF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EB8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白山市浑江区心合大药房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ACF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91220602MA17RNBEXP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28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刘嘉盟</w:t>
            </w:r>
          </w:p>
        </w:tc>
        <w:tc>
          <w:tcPr>
            <w:tcW w:w="1155" w:type="dxa"/>
            <w:vAlign w:val="center"/>
          </w:tcPr>
          <w:p w14:paraId="6A27F85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08C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1CD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4EE3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30" w:type="dxa"/>
            <w:vAlign w:val="center"/>
          </w:tcPr>
          <w:p w14:paraId="7D6C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2027/07/13</w:t>
            </w:r>
          </w:p>
        </w:tc>
      </w:tr>
      <w:tr w14:paraId="1F43F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C8E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ED2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吉林省合兴健康药房连锁有限责任公司连锁十五店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3CF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91220601664282872C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F3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497EEF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0C9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367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7D3D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30" w:type="dxa"/>
            <w:vAlign w:val="center"/>
          </w:tcPr>
          <w:p w14:paraId="12DC4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2026/04/08</w:t>
            </w:r>
          </w:p>
        </w:tc>
      </w:tr>
      <w:tr w14:paraId="0D6F7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5CE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D0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吉林省合兴健康药房连锁有限责任公司连锁二十四店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59E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91220601550457611K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721F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0CC384A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48C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B3F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0513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30" w:type="dxa"/>
            <w:vAlign w:val="center"/>
          </w:tcPr>
          <w:p w14:paraId="2724F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2026/05/17</w:t>
            </w:r>
          </w:p>
        </w:tc>
      </w:tr>
      <w:tr w14:paraId="119DB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1DF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2F4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E5D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912206017536324590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73F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4447845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B05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651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647CD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2026/01/21</w:t>
            </w:r>
          </w:p>
        </w:tc>
        <w:tc>
          <w:tcPr>
            <w:tcW w:w="1230" w:type="dxa"/>
            <w:vAlign w:val="center"/>
          </w:tcPr>
          <w:p w14:paraId="17936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2026/03/18</w:t>
            </w:r>
          </w:p>
        </w:tc>
      </w:tr>
      <w:tr w14:paraId="743CD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EE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04E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白山市浑江区胜宝大药房有限公司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4BF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91220602MA84TETL8K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86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潘久逢</w:t>
            </w:r>
          </w:p>
        </w:tc>
        <w:tc>
          <w:tcPr>
            <w:tcW w:w="1155" w:type="dxa"/>
            <w:vAlign w:val="center"/>
          </w:tcPr>
          <w:p w14:paraId="586CA6B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DDC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吉DA439a00285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B18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处方药、甲类非处方药、乙类非处方药；中成药***</w:t>
            </w:r>
          </w:p>
        </w:tc>
        <w:tc>
          <w:tcPr>
            <w:tcW w:w="1216" w:type="dxa"/>
            <w:vAlign w:val="center"/>
          </w:tcPr>
          <w:p w14:paraId="2F3F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2026/01/22</w:t>
            </w:r>
          </w:p>
        </w:tc>
        <w:tc>
          <w:tcPr>
            <w:tcW w:w="1230" w:type="dxa"/>
            <w:vAlign w:val="center"/>
          </w:tcPr>
          <w:p w14:paraId="3E92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2026/07/19</w:t>
            </w:r>
          </w:p>
        </w:tc>
      </w:tr>
      <w:tr w14:paraId="34E0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F3C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284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DD43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91220601744593208K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17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47219DD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358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C45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3782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2026/01/27</w:t>
            </w:r>
          </w:p>
        </w:tc>
        <w:tc>
          <w:tcPr>
            <w:tcW w:w="1230" w:type="dxa"/>
            <w:vAlign w:val="center"/>
          </w:tcPr>
          <w:p w14:paraId="4A57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2028/10/09</w:t>
            </w:r>
          </w:p>
        </w:tc>
      </w:tr>
      <w:tr w14:paraId="0463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E6C5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A9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3D0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912206016869842428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18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15D81AD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B7B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028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1261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2026/01/27</w:t>
            </w:r>
          </w:p>
        </w:tc>
        <w:tc>
          <w:tcPr>
            <w:tcW w:w="1230" w:type="dxa"/>
            <w:vAlign w:val="center"/>
          </w:tcPr>
          <w:p w14:paraId="4CD7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2026/04/29</w:t>
            </w:r>
          </w:p>
        </w:tc>
      </w:tr>
      <w:tr w14:paraId="695D6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7A4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F53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3E2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91220601550457558P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64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726E56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A9D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EA7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处方药、甲类非处方药、乙类非处方药；中成药、化学药(含冷藏药品)、生物制品(除疫苗、含冷藏、含血液制品)***</w:t>
            </w:r>
          </w:p>
        </w:tc>
        <w:tc>
          <w:tcPr>
            <w:tcW w:w="1216" w:type="dxa"/>
            <w:vAlign w:val="center"/>
          </w:tcPr>
          <w:p w14:paraId="2F32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2026/01/27</w:t>
            </w:r>
          </w:p>
        </w:tc>
        <w:tc>
          <w:tcPr>
            <w:tcW w:w="1230" w:type="dxa"/>
            <w:vAlign w:val="center"/>
          </w:tcPr>
          <w:p w14:paraId="2DE4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2026/04/29</w:t>
            </w:r>
          </w:p>
        </w:tc>
      </w:tr>
      <w:tr w14:paraId="1E915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DC2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814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白山市浑江区水林药店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32D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91220602MABPWCHQ89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8AC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宋朝军</w:t>
            </w:r>
          </w:p>
        </w:tc>
        <w:tc>
          <w:tcPr>
            <w:tcW w:w="1155" w:type="dxa"/>
            <w:vAlign w:val="center"/>
          </w:tcPr>
          <w:p w14:paraId="54A2A7E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9D1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285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处方药、甲类非处方药、乙类非处方药；中成药、化学药***</w:t>
            </w:r>
          </w:p>
        </w:tc>
        <w:tc>
          <w:tcPr>
            <w:tcW w:w="1216" w:type="dxa"/>
            <w:vAlign w:val="center"/>
          </w:tcPr>
          <w:p w14:paraId="61A0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2026/01/28</w:t>
            </w:r>
          </w:p>
        </w:tc>
        <w:tc>
          <w:tcPr>
            <w:tcW w:w="1230" w:type="dxa"/>
            <w:vAlign w:val="center"/>
          </w:tcPr>
          <w:p w14:paraId="522A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2027/06/08</w:t>
            </w:r>
          </w:p>
        </w:tc>
      </w:tr>
      <w:tr w14:paraId="79AA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FAF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0DB0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白山市浑江区多多药房店(个人独资)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7E6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91220602MADCKR4K33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F1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范亮</w:t>
            </w:r>
          </w:p>
        </w:tc>
        <w:tc>
          <w:tcPr>
            <w:tcW w:w="1155" w:type="dxa"/>
            <w:vAlign w:val="center"/>
          </w:tcPr>
          <w:p w14:paraId="7BF6E54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652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吉DB439a00013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659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5B8EA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2026/01/29</w:t>
            </w:r>
          </w:p>
        </w:tc>
        <w:tc>
          <w:tcPr>
            <w:tcW w:w="1230" w:type="dxa"/>
            <w:vAlign w:val="center"/>
          </w:tcPr>
          <w:p w14:paraId="6889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2029/03/26</w:t>
            </w:r>
          </w:p>
        </w:tc>
      </w:tr>
      <w:tr w14:paraId="45FF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717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9A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白山康达大药房连锁有限公司三十三店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754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91220600MA84M1HP09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445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1F9DBE4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156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吉CB439a00069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14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4A3D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2026/01/04</w:t>
            </w:r>
          </w:p>
        </w:tc>
        <w:tc>
          <w:tcPr>
            <w:tcW w:w="1230" w:type="dxa"/>
            <w:vAlign w:val="center"/>
          </w:tcPr>
          <w:p w14:paraId="49AE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2031/01/03</w:t>
            </w:r>
          </w:p>
        </w:tc>
      </w:tr>
      <w:tr w14:paraId="568B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7AE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679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白山康达大药房连锁有限公司三十四店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4D7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91220600MA84Q5Q060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BA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2ECA318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07E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A72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02B2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2026/01/04</w:t>
            </w:r>
          </w:p>
        </w:tc>
        <w:tc>
          <w:tcPr>
            <w:tcW w:w="1230" w:type="dxa"/>
            <w:vAlign w:val="center"/>
          </w:tcPr>
          <w:p w14:paraId="1BE1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2031/01/03</w:t>
            </w:r>
          </w:p>
        </w:tc>
      </w:tr>
      <w:tr w14:paraId="0B05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364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F1D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白山市浑江区康仁大药房有限公司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E6D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91220602MA84PU353Q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EA7F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刘启民</w:t>
            </w:r>
          </w:p>
        </w:tc>
        <w:tc>
          <w:tcPr>
            <w:tcW w:w="1155" w:type="dxa"/>
            <w:vAlign w:val="center"/>
          </w:tcPr>
          <w:p w14:paraId="58F1123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B7C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吉DA439a00276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FE0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176A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2026/01/04</w:t>
            </w:r>
          </w:p>
        </w:tc>
        <w:tc>
          <w:tcPr>
            <w:tcW w:w="1230" w:type="dxa"/>
            <w:vAlign w:val="center"/>
          </w:tcPr>
          <w:p w14:paraId="0CC7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2031/01/03</w:t>
            </w:r>
          </w:p>
        </w:tc>
      </w:tr>
      <w:tr w14:paraId="279D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80F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C988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白山市浑江区百草集中药材有限公司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D31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92220602MA167TGDXY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D0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黄春华</w:t>
            </w:r>
          </w:p>
        </w:tc>
        <w:tc>
          <w:tcPr>
            <w:tcW w:w="1155" w:type="dxa"/>
            <w:vAlign w:val="center"/>
          </w:tcPr>
          <w:p w14:paraId="0EB4083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69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吉DA439a00274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776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7EB2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2026/01/04</w:t>
            </w:r>
          </w:p>
        </w:tc>
        <w:tc>
          <w:tcPr>
            <w:tcW w:w="1230" w:type="dxa"/>
            <w:vAlign w:val="center"/>
          </w:tcPr>
          <w:p w14:paraId="3FB6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2031/01/03</w:t>
            </w:r>
          </w:p>
        </w:tc>
      </w:tr>
      <w:tr w14:paraId="6A1C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4" w:type="dxa"/>
            <w:vAlign w:val="center"/>
          </w:tcPr>
          <w:p w14:paraId="4275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A96A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白山市浑江区东风大药房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DBE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91220602759333484N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56C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朱保国</w:t>
            </w:r>
          </w:p>
        </w:tc>
        <w:tc>
          <w:tcPr>
            <w:tcW w:w="1155" w:type="dxa"/>
            <w:vAlign w:val="center"/>
          </w:tcPr>
          <w:p w14:paraId="253814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F4A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吉DB439a00279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051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</w:t>
            </w:r>
          </w:p>
        </w:tc>
        <w:tc>
          <w:tcPr>
            <w:tcW w:w="1216" w:type="dxa"/>
            <w:vAlign w:val="center"/>
          </w:tcPr>
          <w:p w14:paraId="2D0F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2026/1/13</w:t>
            </w:r>
          </w:p>
        </w:tc>
        <w:tc>
          <w:tcPr>
            <w:tcW w:w="1230" w:type="dxa"/>
            <w:vAlign w:val="center"/>
          </w:tcPr>
          <w:p w14:paraId="7652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2026/1/14</w:t>
            </w:r>
          </w:p>
        </w:tc>
      </w:tr>
      <w:tr w14:paraId="42D6F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216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C30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吉林省合兴健康药房连锁有限责任公司连锁三店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3DC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44589911A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139F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2BC6BD5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2FB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6EA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7D87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2026/1/16</w:t>
            </w:r>
          </w:p>
        </w:tc>
        <w:tc>
          <w:tcPr>
            <w:tcW w:w="1230" w:type="dxa"/>
            <w:vAlign w:val="center"/>
          </w:tcPr>
          <w:p w14:paraId="52E4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2031/01/15</w:t>
            </w:r>
          </w:p>
        </w:tc>
      </w:tr>
      <w:tr w14:paraId="2593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C25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71A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吉林省合兴健康药房连锁有限责任公司连锁五店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834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91220601744589970D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F7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5ACEF4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A78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91E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699E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2026/1/16</w:t>
            </w:r>
          </w:p>
        </w:tc>
        <w:tc>
          <w:tcPr>
            <w:tcW w:w="1230" w:type="dxa"/>
            <w:vAlign w:val="center"/>
          </w:tcPr>
          <w:p w14:paraId="56C3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2031/01/15</w:t>
            </w:r>
          </w:p>
        </w:tc>
      </w:tr>
      <w:tr w14:paraId="2C3E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090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A10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吉林省合兴健康药房连锁有限责任公司中心店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AC9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912206016733411176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652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6624ED4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BA0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0C4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61A0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2026/1/16</w:t>
            </w:r>
          </w:p>
        </w:tc>
        <w:tc>
          <w:tcPr>
            <w:tcW w:w="1230" w:type="dxa"/>
            <w:vAlign w:val="center"/>
          </w:tcPr>
          <w:p w14:paraId="0871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2031/01/15</w:t>
            </w:r>
          </w:p>
        </w:tc>
      </w:tr>
      <w:tr w14:paraId="31BC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8E3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FEA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B90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91220601MA1492KG5A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869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3284A30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7F1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吉CB439a00079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EA9A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75F07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2026/1/23</w:t>
            </w:r>
          </w:p>
        </w:tc>
        <w:tc>
          <w:tcPr>
            <w:tcW w:w="1230" w:type="dxa"/>
            <w:vAlign w:val="center"/>
          </w:tcPr>
          <w:p w14:paraId="15B1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2031/01/22</w:t>
            </w:r>
          </w:p>
        </w:tc>
      </w:tr>
      <w:tr w14:paraId="7F7D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D5D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58F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白山康达大药房连锁有限公司二十四店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E21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91220601MA1492JB8Q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64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17E976A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2F80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1A8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3483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2026/1/23</w:t>
            </w:r>
          </w:p>
        </w:tc>
        <w:tc>
          <w:tcPr>
            <w:tcW w:w="1230" w:type="dxa"/>
            <w:vAlign w:val="center"/>
          </w:tcPr>
          <w:p w14:paraId="51DC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2031/01/22</w:t>
            </w:r>
          </w:p>
        </w:tc>
      </w:tr>
      <w:tr w14:paraId="5857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C77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0B8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白山康达大药房连锁有限公司二十八店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82F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91220601MA148U8F1B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FE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155" w:type="dxa"/>
            <w:vAlign w:val="center"/>
          </w:tcPr>
          <w:p w14:paraId="0E1FB3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677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吉CB439a00056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F36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1F2B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2026/1/23</w:t>
            </w:r>
          </w:p>
        </w:tc>
        <w:tc>
          <w:tcPr>
            <w:tcW w:w="1230" w:type="dxa"/>
            <w:vAlign w:val="center"/>
          </w:tcPr>
          <w:p w14:paraId="33BC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2031/01/22</w:t>
            </w:r>
          </w:p>
        </w:tc>
      </w:tr>
      <w:tr w14:paraId="7B26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634" w:type="dxa"/>
            <w:vAlign w:val="center"/>
          </w:tcPr>
          <w:p w14:paraId="6B03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C19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白山市仁源大药房有限公司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059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91220600MA17W76U23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21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张晨</w:t>
            </w:r>
          </w:p>
        </w:tc>
        <w:tc>
          <w:tcPr>
            <w:tcW w:w="1155" w:type="dxa"/>
            <w:vAlign w:val="center"/>
          </w:tcPr>
          <w:p w14:paraId="4879F3B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BC03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吉DB439a00235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3E85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7632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2026/01/26</w:t>
            </w:r>
          </w:p>
        </w:tc>
        <w:tc>
          <w:tcPr>
            <w:tcW w:w="1230" w:type="dxa"/>
            <w:vAlign w:val="center"/>
          </w:tcPr>
          <w:p w14:paraId="0FFF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2031/01/25</w:t>
            </w:r>
          </w:p>
        </w:tc>
      </w:tr>
      <w:tr w14:paraId="2B540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89A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ACA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吉林省合兴健康药房连锁有限责任公司连锁七店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4E0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912206017536324590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84C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34873AD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3B2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97F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5CB2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2026/01/30</w:t>
            </w:r>
          </w:p>
        </w:tc>
        <w:tc>
          <w:tcPr>
            <w:tcW w:w="1230" w:type="dxa"/>
            <w:vAlign w:val="center"/>
          </w:tcPr>
          <w:p w14:paraId="423C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2031/01/29</w:t>
            </w:r>
          </w:p>
        </w:tc>
      </w:tr>
      <w:tr w14:paraId="4839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ADC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FA5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31C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91220601764591023G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816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65FDEDA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6FC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B12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2BA4B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2026/01/30</w:t>
            </w:r>
          </w:p>
        </w:tc>
        <w:tc>
          <w:tcPr>
            <w:tcW w:w="1230" w:type="dxa"/>
            <w:vAlign w:val="center"/>
          </w:tcPr>
          <w:p w14:paraId="6DC1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2031/01/29</w:t>
            </w:r>
          </w:p>
        </w:tc>
      </w:tr>
      <w:tr w14:paraId="2E7F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77D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334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吉林省合兴健康药房连锁有限责任公司连锁十二店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364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912206017536324590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629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78FB17F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6E34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25F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1AAF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2026/01/30</w:t>
            </w:r>
          </w:p>
        </w:tc>
        <w:tc>
          <w:tcPr>
            <w:tcW w:w="1230" w:type="dxa"/>
            <w:vAlign w:val="center"/>
          </w:tcPr>
          <w:p w14:paraId="63DA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2031/01/29</w:t>
            </w:r>
          </w:p>
        </w:tc>
      </w:tr>
      <w:tr w14:paraId="2853A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65F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063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白山市仁康泰人民药店连锁有限公司十六店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B6A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91220600MADG1E3C62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1D82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406227C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790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吉CA439a00026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616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甲类非处方药 乙类非处方药</w:t>
            </w:r>
          </w:p>
        </w:tc>
        <w:tc>
          <w:tcPr>
            <w:tcW w:w="1216" w:type="dxa"/>
            <w:vAlign w:val="center"/>
          </w:tcPr>
          <w:p w14:paraId="502D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2026/1/4</w:t>
            </w:r>
          </w:p>
        </w:tc>
        <w:tc>
          <w:tcPr>
            <w:tcW w:w="1230" w:type="dxa"/>
            <w:vAlign w:val="center"/>
          </w:tcPr>
          <w:p w14:paraId="75BA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2026/1/4</w:t>
            </w:r>
          </w:p>
        </w:tc>
      </w:tr>
      <w:tr w14:paraId="38B97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422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359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白山市浑江区广济药房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518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91220602MABU5G7E4Y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66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罗先良</w:t>
            </w:r>
          </w:p>
        </w:tc>
        <w:tc>
          <w:tcPr>
            <w:tcW w:w="1155" w:type="dxa"/>
            <w:vAlign w:val="center"/>
          </w:tcPr>
          <w:p w14:paraId="1504ED3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CF7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吉DB439a00111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4FE3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 )</w:t>
            </w:r>
          </w:p>
        </w:tc>
        <w:tc>
          <w:tcPr>
            <w:tcW w:w="1216" w:type="dxa"/>
            <w:vAlign w:val="center"/>
          </w:tcPr>
          <w:p w14:paraId="208DB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2026/1/7</w:t>
            </w:r>
          </w:p>
        </w:tc>
        <w:tc>
          <w:tcPr>
            <w:tcW w:w="1230" w:type="dxa"/>
            <w:vAlign w:val="center"/>
          </w:tcPr>
          <w:p w14:paraId="0384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2026/1/7</w:t>
            </w:r>
          </w:p>
        </w:tc>
      </w:tr>
    </w:tbl>
    <w:p w14:paraId="42C38573">
      <w:pPr>
        <w:tabs>
          <w:tab w:val="left" w:pos="12750"/>
        </w:tabs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A566D5"/>
    <w:rsid w:val="01577B87"/>
    <w:rsid w:val="016320EC"/>
    <w:rsid w:val="06071EF3"/>
    <w:rsid w:val="062525BA"/>
    <w:rsid w:val="06AD27C2"/>
    <w:rsid w:val="08982ACF"/>
    <w:rsid w:val="092B08CC"/>
    <w:rsid w:val="0AD33723"/>
    <w:rsid w:val="0B7D7B37"/>
    <w:rsid w:val="0E90714B"/>
    <w:rsid w:val="0F032474"/>
    <w:rsid w:val="0F0C3DC3"/>
    <w:rsid w:val="0FAD5F95"/>
    <w:rsid w:val="149F17C5"/>
    <w:rsid w:val="160F0B37"/>
    <w:rsid w:val="1E632FF4"/>
    <w:rsid w:val="1F652A43"/>
    <w:rsid w:val="20AA51EA"/>
    <w:rsid w:val="23AC3027"/>
    <w:rsid w:val="2C605A77"/>
    <w:rsid w:val="305816D3"/>
    <w:rsid w:val="31103683"/>
    <w:rsid w:val="325C5B98"/>
    <w:rsid w:val="34D83332"/>
    <w:rsid w:val="364D5913"/>
    <w:rsid w:val="393D0552"/>
    <w:rsid w:val="3A147B23"/>
    <w:rsid w:val="406332AD"/>
    <w:rsid w:val="425A7005"/>
    <w:rsid w:val="426625B1"/>
    <w:rsid w:val="43C866F5"/>
    <w:rsid w:val="45390A61"/>
    <w:rsid w:val="495B44BC"/>
    <w:rsid w:val="4AB664BF"/>
    <w:rsid w:val="51344325"/>
    <w:rsid w:val="544D7DFA"/>
    <w:rsid w:val="54877EBA"/>
    <w:rsid w:val="581F76EA"/>
    <w:rsid w:val="58C440E7"/>
    <w:rsid w:val="5B9F790B"/>
    <w:rsid w:val="5BB4461D"/>
    <w:rsid w:val="60017C7C"/>
    <w:rsid w:val="60841074"/>
    <w:rsid w:val="60CD2B67"/>
    <w:rsid w:val="633826BD"/>
    <w:rsid w:val="64D16370"/>
    <w:rsid w:val="68090F9C"/>
    <w:rsid w:val="684D5822"/>
    <w:rsid w:val="693151DE"/>
    <w:rsid w:val="6AA74DA1"/>
    <w:rsid w:val="6ABF12D6"/>
    <w:rsid w:val="6AE63EF4"/>
    <w:rsid w:val="6B2A3920"/>
    <w:rsid w:val="6B32518D"/>
    <w:rsid w:val="70D06DDF"/>
    <w:rsid w:val="75115538"/>
    <w:rsid w:val="7B121730"/>
    <w:rsid w:val="7CDB0186"/>
    <w:rsid w:val="7EAE2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7</Pages>
  <Words>3856</Words>
  <Characters>6396</Characters>
  <Lines>85</Lines>
  <Paragraphs>64</Paragraphs>
  <TotalTime>88</TotalTime>
  <ScaleCrop>false</ScaleCrop>
  <LinksUpToDate>false</LinksUpToDate>
  <CharactersWithSpaces>6635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2026-02-02T01:51:01Z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3E62B7E336D7419F8A3153FADA87CFFE_13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